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4654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5D4655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F" w14:textId="38E3B521" w:rsidR="00C44B8B" w:rsidRPr="0052681C" w:rsidRDefault="00CB17E8" w:rsidP="00D65F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7E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15D4655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2" w14:textId="419A76B4" w:rsidR="00C44B8B" w:rsidRPr="002A6F7F" w:rsidRDefault="00D65F1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65F13">
              <w:rPr>
                <w:b/>
                <w:sz w:val="26"/>
                <w:szCs w:val="26"/>
              </w:rPr>
              <w:t>2352743</w:t>
            </w:r>
          </w:p>
        </w:tc>
      </w:tr>
    </w:tbl>
    <w:p w14:paraId="15D4655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5D4655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5D4655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5D46559" w14:textId="77777777" w:rsidR="00C44B8B" w:rsidRPr="0052681C" w:rsidRDefault="00C44B8B" w:rsidP="00C44B8B"/>
    <w:p w14:paraId="15D4655A" w14:textId="77777777" w:rsidR="00C44B8B" w:rsidRPr="0052681C" w:rsidRDefault="00C44B8B" w:rsidP="00C44B8B"/>
    <w:p w14:paraId="15D4655B" w14:textId="77777777" w:rsidR="00C44B8B" w:rsidRPr="0052681C" w:rsidRDefault="00C44B8B" w:rsidP="00C44B8B"/>
    <w:p w14:paraId="15D4655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5D4655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5D4655E" w14:textId="77C21656" w:rsidR="00612811" w:rsidRPr="00C144BE" w:rsidRDefault="00595BB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F6024" w:rsidRPr="00025DED">
        <w:rPr>
          <w:b/>
          <w:sz w:val="26"/>
          <w:szCs w:val="26"/>
        </w:rPr>
        <w:t>Скоба СК-</w:t>
      </w:r>
      <w:r w:rsidR="002A6F7F">
        <w:rPr>
          <w:b/>
          <w:sz w:val="26"/>
          <w:szCs w:val="26"/>
        </w:rPr>
        <w:t>16</w:t>
      </w:r>
      <w:r w:rsidR="00EF6024" w:rsidRPr="00025DED">
        <w:rPr>
          <w:b/>
          <w:sz w:val="26"/>
          <w:szCs w:val="26"/>
        </w:rPr>
        <w:t>-1</w:t>
      </w:r>
      <w:r w:rsidR="00EB4C97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0A3CC4">
        <w:rPr>
          <w:b/>
          <w:sz w:val="26"/>
          <w:szCs w:val="26"/>
        </w:rPr>
        <w:t xml:space="preserve"> (или эквивалент)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Лот </w:t>
      </w:r>
      <w:r w:rsidR="009C0389" w:rsidRPr="000A3CC4">
        <w:rPr>
          <w:b/>
          <w:sz w:val="26"/>
          <w:szCs w:val="26"/>
        </w:rPr>
        <w:t>№</w:t>
      </w:r>
      <w:r w:rsidR="00AA670B" w:rsidRPr="000A3CC4">
        <w:rPr>
          <w:b/>
          <w:sz w:val="26"/>
          <w:szCs w:val="26"/>
        </w:rPr>
        <w:t xml:space="preserve"> 202</w:t>
      </w:r>
      <w:r w:rsidR="00AA670B" w:rsidRPr="000A3CC4">
        <w:rPr>
          <w:b/>
          <w:sz w:val="26"/>
          <w:szCs w:val="26"/>
          <w:lang w:val="en-US"/>
        </w:rPr>
        <w:t>A</w:t>
      </w:r>
    </w:p>
    <w:p w14:paraId="15D4655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5D4656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5D46561" w14:textId="77777777" w:rsidR="004F4E9E" w:rsidRPr="00C144B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144BE">
        <w:rPr>
          <w:sz w:val="24"/>
          <w:szCs w:val="24"/>
        </w:rPr>
        <w:t xml:space="preserve">Технические требования, характеристики </w:t>
      </w:r>
      <w:r w:rsidR="00770408" w:rsidRPr="00C144BE">
        <w:rPr>
          <w:sz w:val="24"/>
          <w:szCs w:val="24"/>
        </w:rPr>
        <w:t>линейной арматуры и гасителей вибрации</w:t>
      </w:r>
      <w:r w:rsidR="005F3212" w:rsidRPr="00C144BE">
        <w:rPr>
          <w:sz w:val="24"/>
          <w:szCs w:val="24"/>
        </w:rPr>
        <w:t xml:space="preserve"> </w:t>
      </w:r>
      <w:r w:rsidR="004F4E9E" w:rsidRPr="00C144BE">
        <w:rPr>
          <w:sz w:val="24"/>
          <w:szCs w:val="24"/>
        </w:rPr>
        <w:t>должны соответствовать параметрам</w:t>
      </w:r>
      <w:r w:rsidR="00824EBE" w:rsidRPr="00C144BE">
        <w:rPr>
          <w:sz w:val="24"/>
          <w:szCs w:val="24"/>
        </w:rPr>
        <w:t xml:space="preserve"> </w:t>
      </w:r>
      <w:r w:rsidR="00595BB9" w:rsidRPr="00ED1AAA">
        <w:rPr>
          <w:sz w:val="24"/>
          <w:szCs w:val="24"/>
        </w:rPr>
        <w:t>ТУ 3449-107-00111120-94 «Скобы»</w:t>
      </w:r>
      <w:r w:rsidR="00595BB9" w:rsidRPr="00A26A3F">
        <w:rPr>
          <w:sz w:val="24"/>
          <w:szCs w:val="24"/>
        </w:rPr>
        <w:t>.</w:t>
      </w:r>
    </w:p>
    <w:p w14:paraId="15D46562" w14:textId="77777777" w:rsidR="00A305DC" w:rsidRDefault="00A305DC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5D46563" w14:textId="0A794773" w:rsidR="0028057E" w:rsidRDefault="00EB4C97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7CE3B85" wp14:editId="26594839">
            <wp:extent cx="3438525" cy="3048000"/>
            <wp:effectExtent l="0" t="0" r="9525" b="0"/>
            <wp:docPr id="2" name="Рисунок 2" descr="C:\Users\onischenko.ma\Desktop\SKOBA_SK_Sh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SKOBA_SK_Shem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72"/>
                    <a:stretch/>
                  </pic:blipFill>
                  <pic:spPr bwMode="auto">
                    <a:xfrm>
                      <a:off x="0" y="0"/>
                      <a:ext cx="34385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BFE131" w14:textId="77777777" w:rsidR="00EB4C97" w:rsidRDefault="00EB4C97" w:rsidP="004316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10707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7F0F0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50"/>
        <w:gridCol w:w="435"/>
        <w:gridCol w:w="549"/>
        <w:gridCol w:w="585"/>
        <w:gridCol w:w="567"/>
        <w:gridCol w:w="3827"/>
        <w:gridCol w:w="2694"/>
      </w:tblGrid>
      <w:tr w:rsidR="00EB4C97" w:rsidRPr="00EB4C97" w14:paraId="554E910D" w14:textId="77777777" w:rsidTr="00EB4C97">
        <w:tc>
          <w:tcPr>
            <w:tcW w:w="2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1FBF2E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Марка скобы</w:t>
            </w:r>
          </w:p>
        </w:tc>
        <w:tc>
          <w:tcPr>
            <w:tcW w:w="21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F62992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Размеры, мм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A5820F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26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7B3FE2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Масса, кг</w:t>
            </w:r>
          </w:p>
        </w:tc>
      </w:tr>
      <w:tr w:rsidR="00EB4C97" w:rsidRPr="00EB4C97" w14:paraId="641810AD" w14:textId="77777777" w:rsidTr="00EB4C97">
        <w:tc>
          <w:tcPr>
            <w:tcW w:w="2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1F724B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708787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B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0C2F8B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H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88B7BE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FDE278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d1</w:t>
            </w:r>
          </w:p>
        </w:tc>
        <w:tc>
          <w:tcPr>
            <w:tcW w:w="3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E5E564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9E1853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B4C97" w:rsidRPr="00EB4C97" w14:paraId="0855B236" w14:textId="77777777" w:rsidTr="00EB4C97">
        <w:tc>
          <w:tcPr>
            <w:tcW w:w="2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44A5AD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СК-16-1А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9495BF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26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418733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70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EC5598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69C662E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08FB3A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160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9ADE7A" w14:textId="77777777" w:rsidR="00EB4C97" w:rsidRPr="00EB4C97" w:rsidRDefault="00EB4C97" w:rsidP="00EB4C97">
            <w:pPr>
              <w:pStyle w:val="ad"/>
              <w:tabs>
                <w:tab w:val="left" w:pos="426"/>
                <w:tab w:val="left" w:pos="851"/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B4C97">
              <w:rPr>
                <w:sz w:val="24"/>
                <w:szCs w:val="24"/>
              </w:rPr>
              <w:t>1,22</w:t>
            </w:r>
          </w:p>
        </w:tc>
      </w:tr>
    </w:tbl>
    <w:p w14:paraId="642EE379" w14:textId="77777777" w:rsidR="00EB4C97" w:rsidRPr="0052681C" w:rsidRDefault="00EB4C97" w:rsidP="004316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46584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15D46585" w14:textId="77777777" w:rsidR="004316E8" w:rsidRPr="0052681C" w:rsidRDefault="004316E8" w:rsidP="00431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D46586" w14:textId="77777777" w:rsidR="00FD7DBC" w:rsidRPr="0052681C" w:rsidRDefault="00FD7DBC" w:rsidP="00FD7D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5D46587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46588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4658A" w14:textId="12A9BA0C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A6F7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4658B" w14:textId="55C86368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A6F7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5D4658C" w14:textId="0FD39391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6F7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15D4658D" w14:textId="58DACB5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A6F7F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581FC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5D4658E" w14:textId="5F03EA43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E5C4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5D4658F" w14:textId="77777777" w:rsidR="004316E8" w:rsidRPr="0052681C" w:rsidRDefault="004316E8" w:rsidP="00431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C835F8" w14:textId="77777777" w:rsidR="000A3CC4" w:rsidRPr="00973ADE" w:rsidRDefault="000A3CC4" w:rsidP="000A3CC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15D46591" w14:textId="77777777" w:rsidR="004316E8" w:rsidRPr="0052681C" w:rsidRDefault="004316E8" w:rsidP="004316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5D46592" w14:textId="77777777" w:rsidR="004316E8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>
        <w:rPr>
          <w:sz w:val="24"/>
          <w:szCs w:val="24"/>
        </w:rPr>
        <w:t>;</w:t>
      </w:r>
    </w:p>
    <w:p w14:paraId="15D46593" w14:textId="77777777" w:rsidR="004316E8" w:rsidRPr="0052681C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5D46594" w14:textId="77777777" w:rsidR="004316E8" w:rsidRPr="0052681C" w:rsidRDefault="004316E8" w:rsidP="00431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15D46595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D46596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5D46597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D46598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D46599" w14:textId="77777777" w:rsidR="004316E8" w:rsidRPr="0052681C" w:rsidRDefault="004316E8" w:rsidP="004316E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15D4659A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D4659B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15D4659C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4659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5D4659E" w14:textId="1B0AEC92" w:rsidR="004316E8" w:rsidRPr="0052681C" w:rsidRDefault="00B67AC7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2882">
        <w:rPr>
          <w:sz w:val="24"/>
          <w:szCs w:val="24"/>
        </w:rPr>
        <w:t>л</w:t>
      </w:r>
      <w:r w:rsidRPr="00970580">
        <w:rPr>
          <w:sz w:val="24"/>
          <w:szCs w:val="24"/>
        </w:rPr>
        <w:t>инейн</w:t>
      </w:r>
      <w:r w:rsidRPr="00462882">
        <w:rPr>
          <w:sz w:val="24"/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</w:t>
      </w:r>
      <w:bookmarkStart w:id="0" w:name="_GoBack"/>
      <w:bookmarkEnd w:id="0"/>
      <w:r w:rsidRPr="00970580">
        <w:rPr>
          <w:sz w:val="24"/>
          <w:szCs w:val="24"/>
        </w:rPr>
        <w:t>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4659F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0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D465A1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D465A2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3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465A4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D465A5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5D465A6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D465A7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5D465A8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5D465A9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5D465AA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D465AB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5D465AC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465A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15D465AE" w14:textId="76C10F9C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2A6F7F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5D465AF" w14:textId="77777777" w:rsidR="004316E8" w:rsidRPr="0052681C" w:rsidRDefault="004316E8" w:rsidP="00431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465B0" w14:textId="77777777" w:rsidR="001D6900" w:rsidRPr="0052681C" w:rsidRDefault="001D6900" w:rsidP="00451C4D">
      <w:pPr>
        <w:rPr>
          <w:sz w:val="26"/>
          <w:szCs w:val="26"/>
        </w:rPr>
      </w:pPr>
    </w:p>
    <w:p w14:paraId="15D465B1" w14:textId="77777777" w:rsidR="004A2665" w:rsidRPr="0052681C" w:rsidRDefault="004A2665" w:rsidP="00451C4D">
      <w:pPr>
        <w:rPr>
          <w:sz w:val="26"/>
          <w:szCs w:val="26"/>
        </w:rPr>
      </w:pPr>
    </w:p>
    <w:p w14:paraId="15D465B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D465B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5D465B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4AE3E" w14:textId="77777777" w:rsidR="001F246D" w:rsidRDefault="001F246D">
      <w:r>
        <w:separator/>
      </w:r>
    </w:p>
  </w:endnote>
  <w:endnote w:type="continuationSeparator" w:id="0">
    <w:p w14:paraId="66ED0080" w14:textId="77777777" w:rsidR="001F246D" w:rsidRDefault="001F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4E261" w14:textId="77777777" w:rsidR="001F246D" w:rsidRDefault="001F246D">
      <w:r>
        <w:separator/>
      </w:r>
    </w:p>
  </w:footnote>
  <w:footnote w:type="continuationSeparator" w:id="0">
    <w:p w14:paraId="7DDF4D97" w14:textId="77777777" w:rsidR="001F246D" w:rsidRDefault="001F2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465BD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D465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DED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3CC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C46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785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246D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3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6F7F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9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6E8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EA2"/>
    <w:rsid w:val="00497866"/>
    <w:rsid w:val="00497F02"/>
    <w:rsid w:val="004A2665"/>
    <w:rsid w:val="004A353B"/>
    <w:rsid w:val="004A359B"/>
    <w:rsid w:val="004A3D52"/>
    <w:rsid w:val="004A554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9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BB9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A6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FB1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0DD2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EC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8D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AC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6EA5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6CE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37B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18A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5F13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6E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C97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024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DBC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654D"/>
  <w15:docId w15:val="{916238CF-0356-4496-B07F-06567AED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4015-A1DF-4855-A8E0-DF1633BCD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8D1D2C-0B75-4A5C-BA35-D79014C94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B6CF26A-E6C5-4E73-999A-3A6245189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89B00-D6DB-43E1-BB91-AF4103B1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10</cp:revision>
  <cp:lastPrinted>2010-09-30T13:29:00Z</cp:lastPrinted>
  <dcterms:created xsi:type="dcterms:W3CDTF">2022-12-30T11:26:00Z</dcterms:created>
  <dcterms:modified xsi:type="dcterms:W3CDTF">2023-02-16T10:49:00Z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